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61C" w:rsidRDefault="00B13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SERVIZIO DI AIUTO INTEGRATIVO PEDAGOGICO DOMICILIARE IN FAVORE DI SOGGETTI  IN SITUAZIONE DI HANDICAP SENSORIALE DELLA VISTA </w:t>
      </w:r>
    </w:p>
    <w:p w:rsidR="00B1361C" w:rsidRDefault="00B13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CARTA DEI SERVIZI OFFERTI DALLA DITTA</w:t>
      </w:r>
    </w:p>
    <w:p w:rsidR="00B1361C" w:rsidRDefault="00B13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Società Cooperativa Sociale Suami </w:t>
      </w:r>
    </w:p>
    <w:p w:rsidR="00B1361C" w:rsidRDefault="00B13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Sede legale sita in Licata  Via Gela 94 , Villaggio Mosè Viale Cannatello 121;</w:t>
      </w:r>
    </w:p>
    <w:p w:rsidR="00B1361C" w:rsidRDefault="00B13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Tel/fax 0922/808200  fax 0922/805745 fax  0922/467379</w:t>
      </w:r>
    </w:p>
    <w:p w:rsidR="00B1361C" w:rsidRDefault="00B13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e-mail/ PEC </w:t>
      </w:r>
      <w:hyperlink r:id="rId4" w:history="1">
        <w:r>
          <w:rPr>
            <w:rStyle w:val="Hyperlink"/>
            <w:sz w:val="24"/>
            <w:szCs w:val="24"/>
          </w:rPr>
          <w:t>_coopsuami@alice.it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361C" w:rsidRDefault="00B13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Legale rappresentante Lupo Salvatore </w:t>
      </w:r>
    </w:p>
    <w:p w:rsidR="00B1361C" w:rsidRDefault="00B13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1) Ubicazione degli uffici e delle sedi operative con l’indicazione degli orari di apertura e di</w:t>
      </w:r>
    </w:p>
    <w:p w:rsidR="00B1361C" w:rsidRDefault="00B13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chiusura</w:t>
      </w:r>
    </w:p>
    <w:p w:rsidR="00B1361C" w:rsidRDefault="00B13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Sede operative : Licata Via Gela n94 , Villaggio Mosè Viale Cannatello 121 , Favara (AG) Via Belgio n 6 .</w:t>
      </w:r>
    </w:p>
    <w:p w:rsidR="00B1361C" w:rsidRDefault="00B13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Orario di apertura : Gli uffici amministrativi  dal Lunedi al venerdi dalle 8:30 alle 14.00 e dalle 15.30 alle ore 18.00 il Sabato dalle ore 9:00 alle 13.00</w:t>
      </w:r>
    </w:p>
    <w:p w:rsidR="00B1361C" w:rsidRDefault="00B13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361C" w:rsidRDefault="00B13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2) Descrizione sommaria dell’esperienza maturata </w:t>
      </w:r>
      <w:r>
        <w:rPr>
          <w:rFonts w:ascii="Times New Roman" w:hAnsi="Times New Roman" w:cs="Times New Roman"/>
          <w:sz w:val="24"/>
          <w:szCs w:val="24"/>
        </w:rPr>
        <w:t>nel servizio di riferimento ovvero nell’area di</w:t>
      </w:r>
    </w:p>
    <w:p w:rsidR="00B1361C" w:rsidRDefault="00B13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intervento (assistenza all’handicap) (Max 8 righe)</w:t>
      </w:r>
    </w:p>
    <w:p w:rsidR="00B1361C" w:rsidRDefault="00B13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361C" w:rsidRDefault="00B13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cooperativa sociale Suami , iscritta all’Albo Regionale  degli enti assistenziali pubblici e privati , previsto dall’art. 26della L.R. n 22/86 , sezione Disabili Psichici al n 2278 del 04/05/2006 , attualmente gestisce comunità alloggio per Disabili psichici , è accreditata alla provincia regionale di Agrigento per la Gestione del suddetto servizio dal 2009 . Offre servizi di volontariato ai ragazzi e ai bambini con attività di animazione , ha realizzato progetti e laboratori  per l’integrazione dei soggetti diversamente abili  attraverso inserimenti lavorativi e laboratori di animazione teatrale e produzione artistico espressiva, La cooperativa collabora con “Benemerite dei Carabinieri  ” della sezione di Licata nell’espletamento di attività di volontariato verso ragazzi disabili .</w:t>
      </w:r>
    </w:p>
    <w:p w:rsidR="00B1361C" w:rsidRDefault="00B13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>
        <w:rPr>
          <w:rFonts w:ascii="Times New Roman" w:hAnsi="Times New Roman" w:cs="Times New Roman"/>
          <w:b/>
          <w:bCs/>
          <w:sz w:val="24"/>
          <w:szCs w:val="24"/>
        </w:rPr>
        <w:t>Certificazione di qualità aziendale nel campo dei servizi sociali eventualmente posseduta ed</w:t>
      </w:r>
    </w:p>
    <w:p w:rsidR="00B1361C" w:rsidRDefault="00B13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in corso di validità</w:t>
      </w:r>
    </w:p>
    <w:p w:rsidR="00B1361C" w:rsidRDefault="00B13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cooperativa è in attesa del rilascio della certificazione di qualità , poiché ha già effettuato richiesta </w:t>
      </w:r>
    </w:p>
    <w:p w:rsidR="00B1361C" w:rsidRDefault="00B13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1361C" w:rsidRDefault="00B13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4) Descrizione degli eventuali servizi migliorativi ed aggiuntivi offerti gratuitamente</w:t>
      </w:r>
      <w:r>
        <w:rPr>
          <w:rFonts w:ascii="Times New Roman" w:hAnsi="Times New Roman" w:cs="Times New Roman"/>
          <w:sz w:val="24"/>
          <w:szCs w:val="24"/>
        </w:rPr>
        <w:t>, con</w:t>
      </w:r>
    </w:p>
    <w:p w:rsidR="00B1361C" w:rsidRDefault="00B13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l’obbligatoria indicazione per ciascun servizio di :</w:t>
      </w:r>
    </w:p>
    <w:p w:rsidR="00B1361C" w:rsidRDefault="00B13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Tipologia di attività (barrare con una X ):</w:t>
      </w:r>
    </w:p>
    <w:p w:rsidR="00B1361C" w:rsidRDefault="00B13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  Formativa- educativa</w:t>
      </w:r>
    </w:p>
    <w:p w:rsidR="00B1361C" w:rsidRDefault="00B13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Riabilitativa</w:t>
      </w:r>
    </w:p>
    <w:p w:rsidR="00B1361C" w:rsidRDefault="00B13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Di consulenza specialistica</w:t>
      </w:r>
    </w:p>
    <w:p w:rsidR="00B1361C" w:rsidRDefault="00B13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Altro (specificare) __________________</w:t>
      </w:r>
    </w:p>
    <w:p w:rsidR="00B1361C" w:rsidRDefault="00B13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 ogni attività proposta specificare:</w:t>
      </w:r>
    </w:p>
    <w:p w:rsidR="00B1361C" w:rsidRDefault="00B13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Descrizione sintetica (max 2 righe):</w:t>
      </w:r>
    </w:p>
    <w:p w:rsidR="00B1361C" w:rsidRDefault="00B13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tavoli tecnici formativi riguardanti il recupero delle capacità sensoriali, nello specifico deficit visivo , attraverso l’utilizzo di strumenti e metodologie educative per migliorare le capacità comunicative.</w:t>
      </w:r>
    </w:p>
    <w:p w:rsidR="00B1361C" w:rsidRDefault="00B13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Tempi di svolgimento :</w:t>
      </w:r>
    </w:p>
    <w:p w:rsidR="00B1361C" w:rsidRDefault="00B13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Periodo (dal mese di novembre al mese di maggio )</w:t>
      </w:r>
    </w:p>
    <w:p w:rsidR="00B1361C" w:rsidRDefault="00B13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Frequenza di svolgimento:bisettimanale.</w:t>
      </w:r>
    </w:p>
    <w:p w:rsidR="00B1361C" w:rsidRDefault="00B13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Orari e giorni di svolgimento: il martedi ogni due settimane dalle 15:00 alle 18:00 </w:t>
      </w:r>
    </w:p>
    <w:p w:rsidR="00B1361C" w:rsidRDefault="00B13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Operatori impiegati:</w:t>
      </w:r>
    </w:p>
    <w:p w:rsidR="00B1361C" w:rsidRDefault="00B13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cooperativa Suami conta sulla professionalità e la competenza di n 1  tiflologo, psicologi, educatori professionali , 2 assistenti sociali , 1 pedagogista, assistenti scolastici domiciliari,ed eventuali   profili professionali coinvolti in aggiunta al personale addetto al servizio pedagogico e rieducativo domiciliare in favore di soggetti con handicap sensoriale della vista , impegnandosi ad assumere professionisti in numero adeguato agli utenti richiedenti il servizio.</w:t>
      </w:r>
    </w:p>
    <w:p w:rsidR="00B1361C" w:rsidRDefault="00B13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361C" w:rsidRDefault="00B13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Luogo di svolgimento:Licata Via Gela n 94 , Villaggio Mosè Viale Cannatello 121 ,Favara Via Belgio n 6. </w:t>
      </w:r>
    </w:p>
    <w:p w:rsidR="00B1361C" w:rsidRDefault="00B13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Eventuali agevolazioni offerte per il raggiungimento della sede di svolgimento delle attività:</w:t>
      </w:r>
    </w:p>
    <w:p w:rsidR="00B1361C" w:rsidRDefault="00B13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Cooperativa dispone di un pulmino e di un autista  .</w:t>
      </w:r>
    </w:p>
    <w:p w:rsidR="00B1361C" w:rsidRDefault="00B13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N.B. : I servizi migliorativi ed aggiuntivi devono necessariamente essere relativi alla tipologia</w:t>
      </w:r>
    </w:p>
    <w:p w:rsidR="00B1361C" w:rsidRDefault="00B13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specifica del servizio principale (domiciliare, scolastico, igienico-personale) da rendere e</w:t>
      </w:r>
    </w:p>
    <w:p w:rsidR="00B1361C" w:rsidRDefault="00B13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finalizzati a migliorarne la qualità. Nell’ipotesi in cui non presentino le dette caratteristiche,</w:t>
      </w:r>
    </w:p>
    <w:p w:rsidR="00B1361C" w:rsidRDefault="00B13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d’ufficio non saranno inseriti nella Carta dei servizi da porre a disposizione dell’utenza.</w:t>
      </w:r>
    </w:p>
    <w:p w:rsidR="00B1361C" w:rsidRDefault="00B13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Nel caso di più servizi migliorativi ed aggiuntivi, il punto n. 4 deve essere compilato per</w:t>
      </w:r>
    </w:p>
    <w:p w:rsidR="00B1361C" w:rsidRDefault="00B13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ciascun servizio offerto.</w:t>
      </w:r>
    </w:p>
    <w:p w:rsidR="00B1361C" w:rsidRDefault="00B13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Data 22/11/2011 </w:t>
      </w:r>
    </w:p>
    <w:p w:rsidR="00B1361C" w:rsidRDefault="00B136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Firma del Legale rappresentante</w:t>
      </w:r>
    </w:p>
    <w:sectPr w:rsidR="00B1361C" w:rsidSect="00B1361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283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361C"/>
    <w:rsid w:val="00B13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_coopsuami@alic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590</Words>
  <Characters>3368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SERVIZIO DI AIUTO INTEGRATIVO PEDAGOGICO DOMICILIARE IN FAVORE DI SOGGETTI  IN SITUAZIONE DI HANDICAP SENSORIALE DELLA VISTA </dc:title>
  <dc:subject/>
  <dc:creator>Standard</dc:creator>
  <cp:keywords/>
  <dc:description/>
  <cp:lastModifiedBy>Nino</cp:lastModifiedBy>
  <cp:revision>2</cp:revision>
  <cp:lastPrinted>2011-11-26T11:21:00Z</cp:lastPrinted>
  <dcterms:created xsi:type="dcterms:W3CDTF">2011-11-28T13:26:00Z</dcterms:created>
  <dcterms:modified xsi:type="dcterms:W3CDTF">2011-11-28T13:27:00Z</dcterms:modified>
</cp:coreProperties>
</file>